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05pt;height:51.05pt" o:ole="" fillcolor="window">
                  <v:imagedata r:id="rId7" o:title=""/>
                </v:shape>
                <o:OLEObject Type="Embed" ProgID="Word.Picture.8" ShapeID="_x0000_i1025" DrawAspect="Content" ObjectID="_1784632961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A77A3" w:rsidRDefault="001C1E5A" w:rsidP="007A77A3">
            <w:pPr>
              <w:jc w:val="center"/>
              <w:rPr>
                <w:lang w:val="en-US"/>
              </w:rPr>
            </w:pPr>
            <w:r>
              <w:t>08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1C1E5A" w:rsidP="00A41069">
            <w:pPr>
              <w:jc w:val="center"/>
            </w:pPr>
            <w:r>
              <w:t>августа</w:t>
            </w:r>
          </w:p>
        </w:tc>
        <w:tc>
          <w:tcPr>
            <w:tcW w:w="992" w:type="dxa"/>
            <w:gridSpan w:val="2"/>
          </w:tcPr>
          <w:p w:rsidR="0034403E" w:rsidRDefault="000B1B7B" w:rsidP="00B011A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B011A3">
              <w:t>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1C1E5A">
            <w:r>
              <w:rPr>
                <w:lang w:val="en-US"/>
              </w:rPr>
              <w:t xml:space="preserve"> </w:t>
            </w:r>
            <w:r w:rsidR="001C1E5A">
              <w:t>107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A21C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p w:rsidR="0034403E" w:rsidRPr="006A21C8" w:rsidRDefault="000B1B7B">
      <w:pPr>
        <w:pStyle w:val="1"/>
        <w:jc w:val="center"/>
        <w:rPr>
          <w:bCs w:val="0"/>
          <w:sz w:val="26"/>
          <w:szCs w:val="26"/>
        </w:rPr>
      </w:pPr>
      <w:r w:rsidRPr="006A21C8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6A21C8" w:rsidRDefault="006A21C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В соответствии с Федеральным законом от </w:t>
      </w:r>
      <w:r w:rsidR="006A21C8" w:rsidRPr="006A21C8">
        <w:t>27.07.2004 №</w:t>
      </w:r>
      <w:r w:rsidRPr="006A21C8"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6A21C8">
        <w:rPr>
          <w:lang w:val="en-US"/>
        </w:rPr>
        <w:t> </w:t>
      </w:r>
      <w:r w:rsidRPr="006A21C8">
        <w:t>р</w:t>
      </w:r>
      <w:r w:rsidRPr="006A21C8">
        <w:rPr>
          <w:lang w:val="en-US"/>
        </w:rPr>
        <w:t> </w:t>
      </w:r>
      <w:r w:rsidRPr="006A21C8">
        <w:t>и</w:t>
      </w:r>
      <w:r w:rsidRPr="006A21C8">
        <w:rPr>
          <w:lang w:val="en-US"/>
        </w:rPr>
        <w:t> </w:t>
      </w:r>
      <w:r w:rsidRPr="006A21C8">
        <w:t>к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з</w:t>
      </w:r>
      <w:r w:rsidRPr="006A21C8">
        <w:rPr>
          <w:lang w:val="en-US"/>
        </w:rPr>
        <w:t> </w:t>
      </w:r>
      <w:r w:rsidRPr="006A21C8">
        <w:t>ы</w:t>
      </w:r>
      <w:r w:rsidRPr="006A21C8">
        <w:rPr>
          <w:lang w:val="en-US"/>
        </w:rPr>
        <w:t> </w:t>
      </w:r>
      <w:r w:rsidRPr="006A21C8">
        <w:t>в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ю: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1. Объявить конкурс на замещение вакантных должностей государственной гражданской службы Российской Федерации в аппарате Инспекции Федеральной налоговой службы № 18 по </w:t>
      </w:r>
      <w:r w:rsidR="00085F8B">
        <w:t>г. </w:t>
      </w:r>
      <w:r w:rsidR="00085F8B" w:rsidRPr="006A21C8">
        <w:t>Москве</w:t>
      </w:r>
      <w:r w:rsidRPr="006A21C8">
        <w:t xml:space="preserve"> </w:t>
      </w:r>
      <w:r w:rsidR="001C1E5A">
        <w:t>12.08.2024</w:t>
      </w:r>
      <w:r w:rsidR="00186016">
        <w:t xml:space="preserve"> </w:t>
      </w:r>
      <w:r w:rsidRPr="006A21C8">
        <w:t xml:space="preserve">согласно </w:t>
      </w:r>
      <w:r w:rsidR="00360120" w:rsidRPr="006A21C8">
        <w:t>приложению</w:t>
      </w:r>
      <w:r w:rsidRPr="006A21C8">
        <w:t xml:space="preserve"> к настоящему приказу.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2. Отделу работы с налогоплательщиками (</w:t>
      </w:r>
      <w:r w:rsidR="001C1E5A">
        <w:t>М.А. Турлюн</w:t>
      </w:r>
      <w:r w:rsidRPr="006A21C8">
        <w:t xml:space="preserve">) совместно с отделом кадров Инспекции Федеральной налоговой службы № 18 по </w:t>
      </w:r>
      <w:r w:rsidR="00085F8B" w:rsidRPr="006A21C8">
        <w:t>г. Москве</w:t>
      </w:r>
      <w:r w:rsidRPr="006A21C8">
        <w:t xml:space="preserve"> (</w:t>
      </w:r>
      <w:r w:rsidR="00360120" w:rsidRPr="006A21C8">
        <w:t>Д. А. Спиридонова</w:t>
      </w:r>
      <w:r w:rsidRPr="006A21C8"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085F8B" w:rsidRPr="006A21C8">
        <w:t>г. Москве</w:t>
      </w:r>
      <w:r w:rsidRPr="006A21C8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3. Отделу кадров (</w:t>
      </w:r>
      <w:r w:rsidR="00360120" w:rsidRPr="006A21C8">
        <w:t>Д. А. Спиридонова</w:t>
      </w:r>
      <w:r w:rsidRPr="006A21C8">
        <w:t>) обеспечить прием документов для участия в конкурсе на замещение вакантных должностей гражданской службы.</w:t>
      </w:r>
    </w:p>
    <w:p w:rsidR="001936FA" w:rsidRPr="006A21C8" w:rsidRDefault="001936FA" w:rsidP="001936FA">
      <w:pPr>
        <w:spacing w:before="120"/>
        <w:ind w:firstLine="709"/>
        <w:jc w:val="both"/>
      </w:pPr>
      <w:r w:rsidRPr="006A21C8">
        <w:t xml:space="preserve">4. Отделу </w:t>
      </w:r>
      <w:r w:rsidR="00DD7B32">
        <w:t xml:space="preserve">профилактики коррупционных и иных правонарушений и </w:t>
      </w:r>
      <w:r w:rsidRPr="006A21C8">
        <w:t>безопасности (</w:t>
      </w:r>
      <w:r w:rsidR="00B011A3">
        <w:t>П. А. Ершов</w:t>
      </w:r>
      <w:r w:rsidRPr="006A21C8">
        <w:t xml:space="preserve">) обеспечить допуск </w:t>
      </w:r>
      <w:r w:rsidR="00DD7B32">
        <w:t>в здание ИФНС России № 18 по г. </w:t>
      </w:r>
      <w:r w:rsidRPr="006A21C8">
        <w:t xml:space="preserve">Москве граждан (государственных гражданских служащих), изъявивших желание участвовать в </w:t>
      </w:r>
      <w:r w:rsidR="00360120" w:rsidRPr="006A21C8">
        <w:t>конкурсе по</w:t>
      </w:r>
      <w:r w:rsidRPr="006A21C8">
        <w:t xml:space="preserve"> заявкам отдела кадров.</w:t>
      </w:r>
    </w:p>
    <w:p w:rsidR="006A21C8" w:rsidRPr="006A21C8" w:rsidRDefault="001936FA" w:rsidP="006A21C8">
      <w:pPr>
        <w:spacing w:before="120" w:line="276" w:lineRule="auto"/>
        <w:ind w:firstLine="709"/>
        <w:jc w:val="both"/>
      </w:pPr>
      <w:r w:rsidRPr="006A21C8">
        <w:t xml:space="preserve"> 5. Настоящий приказ довести до отделов Инспекции Федеральной налоговой службы № 18 по </w:t>
      </w:r>
      <w:r w:rsidR="00085F8B" w:rsidRPr="006A21C8">
        <w:t>г. Москве</w:t>
      </w:r>
      <w:r w:rsidRPr="006A21C8">
        <w:t>.</w:t>
      </w:r>
    </w:p>
    <w:p w:rsidR="0034403E" w:rsidRDefault="001936FA" w:rsidP="006A21C8">
      <w:pPr>
        <w:spacing w:before="120" w:line="276" w:lineRule="auto"/>
        <w:ind w:firstLine="709"/>
        <w:jc w:val="both"/>
      </w:pPr>
      <w:r w:rsidRPr="006A21C8">
        <w:t>6. Контроль за исполнением настоящего приказа оставляю за собой.</w:t>
      </w:r>
    </w:p>
    <w:p w:rsidR="006A21C8" w:rsidRDefault="006A21C8" w:rsidP="006A21C8">
      <w:pPr>
        <w:spacing w:before="120" w:line="276" w:lineRule="auto"/>
        <w:ind w:firstLine="709"/>
        <w:jc w:val="both"/>
      </w:pPr>
    </w:p>
    <w:p w:rsidR="00734E01" w:rsidRDefault="00734E01" w:rsidP="006A21C8">
      <w:pPr>
        <w:spacing w:before="120" w:line="276" w:lineRule="auto"/>
        <w:ind w:firstLine="709"/>
        <w:jc w:val="both"/>
      </w:pPr>
    </w:p>
    <w:p w:rsidR="00734E01" w:rsidRPr="006A21C8" w:rsidRDefault="00734E01" w:rsidP="006A21C8">
      <w:pPr>
        <w:spacing w:before="120" w:line="276" w:lineRule="auto"/>
        <w:ind w:firstLine="709"/>
        <w:jc w:val="both"/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A21C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Default="000B1B7B">
            <w:pPr>
              <w:keepNext/>
              <w:rPr>
                <w:bCs/>
              </w:rPr>
            </w:pPr>
            <w:r w:rsidRPr="006A21C8">
              <w:rPr>
                <w:bCs/>
              </w:rPr>
              <w:t xml:space="preserve">Начальник ИФНС России № 18 </w:t>
            </w:r>
          </w:p>
          <w:p w:rsidR="0034403E" w:rsidRPr="006A21C8" w:rsidRDefault="000B1B7B" w:rsidP="006A21C8">
            <w:pPr>
              <w:keepNext/>
              <w:rPr>
                <w:bCs/>
              </w:rPr>
            </w:pPr>
            <w:r w:rsidRPr="006A21C8">
              <w:rPr>
                <w:bCs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A21C8" w:rsidRDefault="0034403E">
            <w:pPr>
              <w:keepNext/>
              <w:jc w:val="center"/>
            </w:pP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  <w:vAlign w:val="bottom"/>
          </w:tcPr>
          <w:p w:rsidR="0034403E" w:rsidRPr="006A21C8" w:rsidRDefault="000B1B7B">
            <w:pPr>
              <w:keepNext/>
              <w:jc w:val="center"/>
              <w:rPr>
                <w:bCs/>
              </w:rPr>
            </w:pPr>
            <w:r w:rsidRPr="006A21C8">
              <w:rPr>
                <w:bCs/>
              </w:rPr>
              <w:t>И.Н. Анохин</w:t>
            </w:r>
          </w:p>
        </w:tc>
      </w:tr>
      <w:tr w:rsidR="0034403E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A21C8" w:rsidRDefault="0034403E"/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A21C8" w:rsidRDefault="0034403E">
            <w:pPr>
              <w:keepNext/>
              <w:jc w:val="center"/>
            </w:pPr>
            <w:r w:rsidRPr="006A21C8">
              <w:rPr>
                <w:sz w:val="18"/>
              </w:rPr>
              <w:t>личная подпись</w:t>
            </w: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</w:tcPr>
          <w:p w:rsidR="0034403E" w:rsidRPr="006A21C8" w:rsidRDefault="0034403E">
            <w:pPr>
              <w:keepNext/>
              <w:jc w:val="center"/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«Об объявлении конкурса на замещение вакантных должностей государственной гражданской службы Российской Федерации»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1C1E5A" w:rsidP="007A77A3">
            <w:pPr>
              <w:pStyle w:val="a3"/>
            </w:pPr>
            <w:r>
              <w:rPr>
                <w:sz w:val="24"/>
              </w:rPr>
              <w:t>08.08</w:t>
            </w:r>
            <w:r w:rsidR="00A41069" w:rsidRPr="00A41069">
              <w:rPr>
                <w:sz w:val="24"/>
              </w:rPr>
              <w:t>.202</w:t>
            </w:r>
            <w:r w:rsidR="00B011A3">
              <w:rPr>
                <w:sz w:val="24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1C1E5A" w:rsidP="006A21C8">
            <w:pPr>
              <w:pStyle w:val="a3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C1E5A" w:rsidP="002B0D57">
            <w:pPr>
              <w:jc w:val="center"/>
            </w:pPr>
            <w:r>
              <w:t>Турлюн М.А.</w:t>
            </w:r>
            <w:bookmarkStart w:id="3" w:name="_GoBack"/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E2C" w:rsidRDefault="006E0E2C">
      <w:r>
        <w:separator/>
      </w:r>
    </w:p>
  </w:endnote>
  <w:endnote w:type="continuationSeparator" w:id="0">
    <w:p w:rsidR="006E0E2C" w:rsidRDefault="006E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E2C" w:rsidRDefault="006E0E2C">
      <w:r>
        <w:separator/>
      </w:r>
    </w:p>
  </w:footnote>
  <w:footnote w:type="continuationSeparator" w:id="0">
    <w:p w:rsidR="006E0E2C" w:rsidRDefault="006E0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C1E5A"/>
    <w:rsid w:val="001E725B"/>
    <w:rsid w:val="002D7C8B"/>
    <w:rsid w:val="00302BF2"/>
    <w:rsid w:val="0034403E"/>
    <w:rsid w:val="00360120"/>
    <w:rsid w:val="00367F9D"/>
    <w:rsid w:val="004C3AE4"/>
    <w:rsid w:val="00532F57"/>
    <w:rsid w:val="00546E23"/>
    <w:rsid w:val="00567E0D"/>
    <w:rsid w:val="00650C87"/>
    <w:rsid w:val="00697A25"/>
    <w:rsid w:val="006A21C8"/>
    <w:rsid w:val="006D07DB"/>
    <w:rsid w:val="006E0E2C"/>
    <w:rsid w:val="00734E01"/>
    <w:rsid w:val="007677BA"/>
    <w:rsid w:val="007A77A3"/>
    <w:rsid w:val="007D5A21"/>
    <w:rsid w:val="008378DA"/>
    <w:rsid w:val="00845038"/>
    <w:rsid w:val="00930A60"/>
    <w:rsid w:val="009A0B14"/>
    <w:rsid w:val="009F241D"/>
    <w:rsid w:val="00A15FF1"/>
    <w:rsid w:val="00A41069"/>
    <w:rsid w:val="00A973A7"/>
    <w:rsid w:val="00AC349D"/>
    <w:rsid w:val="00B011A3"/>
    <w:rsid w:val="00B12E0E"/>
    <w:rsid w:val="00BD25FE"/>
    <w:rsid w:val="00BE4F40"/>
    <w:rsid w:val="00BE6BCE"/>
    <w:rsid w:val="00C60086"/>
    <w:rsid w:val="00CB43F5"/>
    <w:rsid w:val="00DA398D"/>
    <w:rsid w:val="00DC6DD8"/>
    <w:rsid w:val="00DD7B32"/>
    <w:rsid w:val="00EA0B6C"/>
    <w:rsid w:val="00EC07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9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11</cp:revision>
  <cp:lastPrinted>2023-07-14T07:47:00Z</cp:lastPrinted>
  <dcterms:created xsi:type="dcterms:W3CDTF">2023-07-13T08:54:00Z</dcterms:created>
  <dcterms:modified xsi:type="dcterms:W3CDTF">2024-08-08T11:36:00Z</dcterms:modified>
</cp:coreProperties>
</file>